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9F2" w:rsidRPr="000939F2" w:rsidRDefault="000939F2" w:rsidP="000939F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39F2">
        <w:rPr>
          <w:rFonts w:ascii="Times New Roman" w:hAnsi="Times New Roman" w:cs="Times New Roman"/>
          <w:sz w:val="24"/>
          <w:szCs w:val="24"/>
          <w:u w:val="single"/>
        </w:rPr>
        <w:t>John MAIDWELL</w:t>
      </w:r>
      <w:r w:rsidRPr="000939F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939F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39F2">
        <w:rPr>
          <w:rFonts w:ascii="Times New Roman" w:hAnsi="Times New Roman" w:cs="Times New Roman"/>
          <w:sz w:val="24"/>
          <w:szCs w:val="24"/>
        </w:rPr>
        <w:t>fl.1504)</w:t>
      </w:r>
    </w:p>
    <w:p w:rsidR="000939F2" w:rsidRPr="000939F2" w:rsidRDefault="000939F2" w:rsidP="000939F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39F2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0939F2">
        <w:rPr>
          <w:rFonts w:ascii="Times New Roman" w:hAnsi="Times New Roman" w:cs="Times New Roman"/>
          <w:sz w:val="24"/>
          <w:szCs w:val="24"/>
        </w:rPr>
        <w:t>Bethersden</w:t>
      </w:r>
      <w:proofErr w:type="spellEnd"/>
      <w:r w:rsidRPr="000939F2">
        <w:rPr>
          <w:rFonts w:ascii="Times New Roman" w:hAnsi="Times New Roman" w:cs="Times New Roman"/>
          <w:sz w:val="24"/>
          <w:szCs w:val="24"/>
        </w:rPr>
        <w:t>, Kent.</w:t>
      </w:r>
    </w:p>
    <w:p w:rsidR="000939F2" w:rsidRPr="000939F2" w:rsidRDefault="000939F2" w:rsidP="000939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9F2" w:rsidRPr="000939F2" w:rsidRDefault="000939F2" w:rsidP="000939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9F2" w:rsidRPr="000939F2" w:rsidRDefault="000939F2" w:rsidP="000939F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39F2">
        <w:rPr>
          <w:rFonts w:ascii="Times New Roman" w:hAnsi="Times New Roman" w:cs="Times New Roman"/>
          <w:sz w:val="24"/>
          <w:szCs w:val="24"/>
        </w:rPr>
        <w:tab/>
        <w:t>1504</w:t>
      </w:r>
      <w:r w:rsidRPr="000939F2">
        <w:rPr>
          <w:rFonts w:ascii="Times New Roman" w:hAnsi="Times New Roman" w:cs="Times New Roman"/>
          <w:sz w:val="24"/>
          <w:szCs w:val="24"/>
        </w:rPr>
        <w:tab/>
        <w:t>He made his Will.  (Plomer p.311)</w:t>
      </w:r>
    </w:p>
    <w:p w:rsidR="000939F2" w:rsidRPr="000939F2" w:rsidRDefault="000939F2" w:rsidP="000939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9F2" w:rsidRPr="000939F2" w:rsidRDefault="000939F2" w:rsidP="000939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9F2" w:rsidRPr="000939F2" w:rsidRDefault="000939F2" w:rsidP="000939F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39F2">
        <w:rPr>
          <w:rFonts w:ascii="Times New Roman" w:hAnsi="Times New Roman" w:cs="Times New Roman"/>
          <w:sz w:val="24"/>
          <w:szCs w:val="24"/>
        </w:rPr>
        <w:t>5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9F2" w:rsidRDefault="000939F2" w:rsidP="00564E3C">
      <w:pPr>
        <w:spacing w:after="0" w:line="240" w:lineRule="auto"/>
      </w:pPr>
      <w:r>
        <w:separator/>
      </w:r>
    </w:p>
  </w:endnote>
  <w:endnote w:type="continuationSeparator" w:id="0">
    <w:p w:rsidR="000939F2" w:rsidRDefault="000939F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9F2" w:rsidRDefault="000939F2" w:rsidP="00564E3C">
      <w:pPr>
        <w:spacing w:after="0" w:line="240" w:lineRule="auto"/>
      </w:pPr>
      <w:r>
        <w:separator/>
      </w:r>
    </w:p>
  </w:footnote>
  <w:footnote w:type="continuationSeparator" w:id="0">
    <w:p w:rsidR="000939F2" w:rsidRDefault="000939F2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9F2"/>
    <w:rsid w:val="000939F2"/>
    <w:rsid w:val="00564E3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330844-B8D8-4BEA-9756-0489F007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2015-10-02T19:53:00Z</dcterms:created>
  <dcterms:modified xsi:type="dcterms:W3CDTF">2015-10-02T19:54:00Z</dcterms:modified>
</cp:coreProperties>
</file>